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19" w:rsidRDefault="00A43019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A43019" w:rsidRDefault="00A43019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A43019" w:rsidRDefault="00A43019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A43019" w:rsidRDefault="00A43019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A43019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A43019" w:rsidRDefault="00A43019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Style w:val="FontStyle16"/>
                </w:rPr>
                <w:t>2015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A43019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A43019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widowControl/>
              <w:rPr>
                <w:rStyle w:val="FontStyle16"/>
              </w:rPr>
            </w:pPr>
          </w:p>
          <w:p w:rsidR="00A43019" w:rsidRDefault="00A43019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A43019" w:rsidRDefault="00A43019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A43019" w:rsidRDefault="00A43019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A43019" w:rsidRDefault="00A43019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3019" w:rsidRDefault="00A43019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A43019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Педько Алла Михайловна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76336.37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Pr="004D10B1" w:rsidRDefault="00A43019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019" w:rsidRDefault="00A43019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A43019" w:rsidRDefault="00A43019" w:rsidP="007E7D75"/>
    <w:p w:rsidR="00A43019" w:rsidRDefault="00A43019"/>
    <w:sectPr w:rsidR="00A43019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4FF4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088D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603C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43019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58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1</Pages>
  <Words>148</Words>
  <Characters>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13</cp:revision>
  <dcterms:created xsi:type="dcterms:W3CDTF">2013-10-16T05:02:00Z</dcterms:created>
  <dcterms:modified xsi:type="dcterms:W3CDTF">2016-02-07T17:31:00Z</dcterms:modified>
</cp:coreProperties>
</file>